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767B8" w14:textId="77777777" w:rsidR="00CE6137" w:rsidRDefault="00CE6137" w:rsidP="00CE61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DAGVILE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2822CDA5" w14:textId="77777777" w:rsidR="00CE6137" w:rsidRDefault="00CE6137" w:rsidP="00CE61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Cobham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A37F793" w14:textId="77777777" w:rsidR="00CE6137" w:rsidRDefault="00CE6137" w:rsidP="00CE61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021AAEE" w14:textId="77777777" w:rsidR="00CE6137" w:rsidRDefault="00CE6137" w:rsidP="00CE61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A72EDA" w14:textId="77777777" w:rsidR="00CE6137" w:rsidRDefault="00CE6137" w:rsidP="00CE61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6BD1220" w14:textId="77777777" w:rsidR="00CE6137" w:rsidRDefault="00CE6137" w:rsidP="00CE61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755A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https://www.kentarchaeology.org.uk/Research/Libr/Wills/NameOrder/D.htm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E6D208E" w14:textId="77777777" w:rsidR="00CE6137" w:rsidRDefault="00CE6137" w:rsidP="00CE61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B86B3A3" w14:textId="77777777" w:rsidR="00CE6137" w:rsidRDefault="00CE6137" w:rsidP="00CE61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9A65C10" w14:textId="77777777" w:rsidR="00CE6137" w:rsidRDefault="00CE6137" w:rsidP="00CE61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2022</w:t>
      </w:r>
    </w:p>
    <w:p w14:paraId="02D0755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71321" w14:textId="77777777" w:rsidR="00CE6137" w:rsidRDefault="00CE6137" w:rsidP="009139A6">
      <w:r>
        <w:separator/>
      </w:r>
    </w:p>
  </w:endnote>
  <w:endnote w:type="continuationSeparator" w:id="0">
    <w:p w14:paraId="22DF1213" w14:textId="77777777" w:rsidR="00CE6137" w:rsidRDefault="00CE61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299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C7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A1F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366BA" w14:textId="77777777" w:rsidR="00CE6137" w:rsidRDefault="00CE6137" w:rsidP="009139A6">
      <w:r>
        <w:separator/>
      </w:r>
    </w:p>
  </w:footnote>
  <w:footnote w:type="continuationSeparator" w:id="0">
    <w:p w14:paraId="54B77880" w14:textId="77777777" w:rsidR="00CE6137" w:rsidRDefault="00CE61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AC0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1BB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B4C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13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613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71AE5"/>
  <w15:chartTrackingRefBased/>
  <w15:docId w15:val="{A9223924-95B5-4EED-9EA7-C76CC6E09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E61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D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2022-08-29T19:27:00Z</dcterms:created>
  <dcterms:modified xsi:type="dcterms:W3CDTF">2022-08-29T19:28:00Z</dcterms:modified>
</cp:coreProperties>
</file>